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4878C" w14:textId="77777777" w:rsidR="00991597" w:rsidRPr="00B05103" w:rsidRDefault="00991597" w:rsidP="00F46003"/>
    <w:p w14:paraId="5430DF8C" w14:textId="77777777" w:rsidR="00BC7A2A" w:rsidRDefault="001D5354">
      <w:pPr>
        <w:spacing w:before="0" w:line="240" w:lineRule="auto"/>
        <w:rPr>
          <w:lang w:val="sv-SE"/>
        </w:rPr>
      </w:pPr>
      <w:r>
        <w:rPr>
          <w:noProof/>
        </w:rPr>
        <mc:AlternateContent>
          <mc:Choice Requires="wps">
            <w:drawing>
              <wp:anchor distT="0" distB="0" distL="114300" distR="114300" simplePos="0" relativeHeight="251658241" behindDoc="0" locked="0" layoutInCell="1" allowOverlap="1" wp14:anchorId="3B83342B" wp14:editId="1607EFFA">
                <wp:simplePos x="0" y="0"/>
                <wp:positionH relativeFrom="margin">
                  <wp:posOffset>-20017</wp:posOffset>
                </wp:positionH>
                <wp:positionV relativeFrom="paragraph">
                  <wp:posOffset>2358667</wp:posOffset>
                </wp:positionV>
                <wp:extent cx="5577840" cy="1245235"/>
                <wp:effectExtent l="0" t="0" r="0" b="0"/>
                <wp:wrapNone/>
                <wp:docPr id="2062251361" name="Text Box 3"/>
                <wp:cNvGraphicFramePr/>
                <a:graphic xmlns:a="http://schemas.openxmlformats.org/drawingml/2006/main">
                  <a:graphicData uri="http://schemas.microsoft.com/office/word/2010/wordprocessingShape">
                    <wps:wsp>
                      <wps:cNvSpPr txBox="1"/>
                      <wps:spPr>
                        <a:xfrm>
                          <a:off x="0" y="0"/>
                          <a:ext cx="5577840" cy="1245235"/>
                        </a:xfrm>
                        <a:prstGeom prst="rect">
                          <a:avLst/>
                        </a:prstGeom>
                        <a:noFill/>
                        <a:ln w="6350">
                          <a:noFill/>
                        </a:ln>
                      </wps:spPr>
                      <wps:txbx>
                        <w:txbxContent>
                          <w:p w14:paraId="31DF5704" w14:textId="3935E831" w:rsidR="00991597" w:rsidRPr="00390382" w:rsidRDefault="008152FE" w:rsidP="00390382">
                            <w:pPr>
                              <w:pStyle w:val="Subtitle"/>
                            </w:pPr>
                            <w:r>
                              <w:t>For you to copy and paste</w:t>
                            </w:r>
                            <w:r w:rsidR="00882218">
                              <w:t>,</w:t>
                            </w:r>
                            <w:r w:rsidR="00C06840">
                              <w:t xml:space="preserve"> and post during the week!</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83342B" id="_x0000_t202" coordsize="21600,21600" o:spt="202" path="m,l,21600r21600,l21600,xe">
                <v:stroke joinstyle="miter"/>
                <v:path gradientshapeok="t" o:connecttype="rect"/>
              </v:shapetype>
              <v:shape id="Text Box 3" o:spid="_x0000_s1026" type="#_x0000_t202" style="position:absolute;margin-left:-1.6pt;margin-top:185.7pt;width:439.2pt;height:98.0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" filled="f" stroked="f" strokeweight=".5pt">
                <v:textbox inset="0,0,0,0">
                  <w:txbxContent>
                    <w:p w14:paraId="31DF5704" w14:textId="3935E831" w:rsidR="00991597" w:rsidRPr="00390382" w:rsidRDefault="008152FE" w:rsidP="00390382">
                      <w:pPr>
                        <w:pStyle w:val="Subtitle"/>
                      </w:pPr>
                      <w:r>
                        <w:t>For you to copy and paste</w:t>
                      </w:r>
                      <w:r w:rsidR="00882218">
                        <w:t>,</w:t>
                      </w:r>
                      <w:r w:rsidR="00C06840">
                        <w:t xml:space="preserve"> and post during the week!</w:t>
                      </w:r>
                    </w:p>
                  </w:txbxContent>
                </v:textbox>
                <w10:wrap anchorx="margin"/>
              </v:shape>
            </w:pict>
          </mc:Fallback>
        </mc:AlternateContent>
      </w:r>
      <w:r>
        <w:rPr>
          <w:noProof/>
        </w:rPr>
        <mc:AlternateContent>
          <mc:Choice Requires="wps">
            <w:drawing>
              <wp:anchor distT="0" distB="0" distL="114300" distR="114300" simplePos="0" relativeHeight="251658240" behindDoc="0" locked="0" layoutInCell="1" allowOverlap="1" wp14:anchorId="2FF5A733" wp14:editId="7E1C0F23">
                <wp:simplePos x="0" y="0"/>
                <wp:positionH relativeFrom="margin">
                  <wp:posOffset>-12065</wp:posOffset>
                </wp:positionH>
                <wp:positionV relativeFrom="paragraph">
                  <wp:posOffset>1087120</wp:posOffset>
                </wp:positionV>
                <wp:extent cx="5577840" cy="1774825"/>
                <wp:effectExtent l="0" t="0" r="0" b="3175"/>
                <wp:wrapNone/>
                <wp:docPr id="1178752713" name="Text Box 3"/>
                <wp:cNvGraphicFramePr/>
                <a:graphic xmlns:a="http://schemas.openxmlformats.org/drawingml/2006/main">
                  <a:graphicData uri="http://schemas.microsoft.com/office/word/2010/wordprocessingShape">
                    <wps:wsp>
                      <wps:cNvSpPr txBox="1"/>
                      <wps:spPr>
                        <a:xfrm>
                          <a:off x="0" y="0"/>
                          <a:ext cx="5577840" cy="1774825"/>
                        </a:xfrm>
                        <a:prstGeom prst="rect">
                          <a:avLst/>
                        </a:prstGeom>
                        <a:noFill/>
                        <a:ln w="6350">
                          <a:noFill/>
                        </a:ln>
                      </wps:spPr>
                      <wps:txbx>
                        <w:txbxContent>
                          <w:p w14:paraId="5F8CA87B" w14:textId="584C716E" w:rsidR="00991597" w:rsidRPr="00390382" w:rsidRDefault="008152FE" w:rsidP="00390382">
                            <w:pPr>
                              <w:pStyle w:val="Title"/>
                            </w:pPr>
                            <w:r>
                              <w:t>Social media posts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F5A733" id="_x0000_s1027" type="#_x0000_t202" style="position:absolute;margin-left:-.95pt;margin-top:85.6pt;width:439.2pt;height:139.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" filled="f" stroked="f" strokeweight=".5pt">
                <v:textbox inset="0,0,0,0">
                  <w:txbxContent>
                    <w:p w14:paraId="5F8CA87B" w14:textId="584C716E" w:rsidR="00991597" w:rsidRPr="00390382" w:rsidRDefault="008152FE" w:rsidP="00390382">
                      <w:pPr>
                        <w:pStyle w:val="Title"/>
                      </w:pPr>
                      <w:r>
                        <w:t>Social media posts</w:t>
                      </w:r>
                    </w:p>
                  </w:txbxContent>
                </v:textbox>
                <w10:wrap anchorx="margin"/>
              </v:shape>
            </w:pict>
          </mc:Fallback>
        </mc:AlternateContent>
      </w:r>
      <w:r w:rsidR="00991597">
        <w:rPr>
          <w:lang w:val="sv-SE"/>
        </w:rPr>
        <w:br w:type="page"/>
      </w:r>
    </w:p>
    <w:p w14:paraId="5C38B667" w14:textId="678B7627" w:rsidR="00991597" w:rsidRPr="00A26464" w:rsidRDefault="00B628A7" w:rsidP="00A26464">
      <w:pPr>
        <w:pStyle w:val="Heading1"/>
      </w:pPr>
      <w:bookmarkStart w:id="0" w:name="_Toc170138475"/>
      <w:bookmarkStart w:id="1" w:name="_Toc171339642"/>
      <w:r>
        <w:lastRenderedPageBreak/>
        <w:t>Suggested text</w:t>
      </w:r>
      <w:bookmarkEnd w:id="0"/>
      <w:bookmarkEnd w:id="1"/>
    </w:p>
    <w:p w14:paraId="3B653AA1" w14:textId="780FA876" w:rsidR="00991597" w:rsidRPr="00991597" w:rsidRDefault="00B628A7" w:rsidP="00A26464">
      <w:pPr>
        <w:pStyle w:val="Heading2"/>
      </w:pPr>
      <w:bookmarkStart w:id="2" w:name="_Toc170138476"/>
      <w:bookmarkStart w:id="3" w:name="_Toc171339643"/>
      <w:r>
        <w:t>F</w:t>
      </w:r>
      <w:r w:rsidR="008152FE" w:rsidRPr="008152FE">
        <w:t>or BlueSky</w:t>
      </w:r>
      <w:bookmarkEnd w:id="2"/>
      <w:bookmarkEnd w:id="3"/>
      <w:r w:rsidR="00F67F1F">
        <w:t xml:space="preserve"> and X</w:t>
      </w:r>
    </w:p>
    <w:p w14:paraId="6BA4D10D" w14:textId="77777777" w:rsidR="008152FE" w:rsidRDefault="008152FE" w:rsidP="008152FE"/>
    <w:p w14:paraId="3F46E3F9" w14:textId="5F191CA9" w:rsidR="008152FE" w:rsidRDefault="008152FE" w:rsidP="008152FE">
      <w:pPr>
        <w:pStyle w:val="ListParagraph"/>
      </w:pPr>
      <w:r>
        <w:t xml:space="preserve">Tomorrow’s Engineers Week is nearly here! I’m taking part, I’m keen to inspire the next gen into #engineering and #technology. Are you? Find all you need to get involved and celebrate the theme Dare to discover on </w:t>
      </w:r>
      <w:hyperlink r:id="rId11" w:history="1">
        <w:r w:rsidR="00234F0A" w:rsidRPr="00234F0A">
          <w:rPr>
            <w:rStyle w:val="Hyperlink"/>
          </w:rPr>
          <w:t>www.engineeringuk.com/teweek</w:t>
        </w:r>
      </w:hyperlink>
      <w:r>
        <w:t xml:space="preserve"> #TEWeek25</w:t>
      </w:r>
    </w:p>
    <w:p w14:paraId="1DA48D4B" w14:textId="77777777" w:rsidR="008152FE" w:rsidRDefault="008152FE" w:rsidP="008152FE"/>
    <w:p w14:paraId="18DDB711" w14:textId="47E21CBF" w:rsidR="008152FE" w:rsidRDefault="008152FE" w:rsidP="008152FE">
      <w:pPr>
        <w:pStyle w:val="ListParagraph"/>
      </w:pPr>
      <w:r>
        <w:t xml:space="preserve">Tomorrow’s Engineers Week is nearly here! All schools should Dare to </w:t>
      </w:r>
      <w:r w:rsidR="0070423D">
        <w:t>d</w:t>
      </w:r>
      <w:r>
        <w:t xml:space="preserve">iscover what it’s all about! Register now and find inspiring content to spark young minds </w:t>
      </w:r>
      <w:hyperlink r:id="rId12" w:history="1">
        <w:r w:rsidRPr="00665C09">
          <w:rPr>
            <w:rStyle w:val="Hyperlink"/>
          </w:rPr>
          <w:t>eukeducation.org.uk/</w:t>
        </w:r>
        <w:proofErr w:type="spellStart"/>
        <w:r w:rsidRPr="00665C09">
          <w:rPr>
            <w:rStyle w:val="Hyperlink"/>
          </w:rPr>
          <w:t>teweek</w:t>
        </w:r>
        <w:proofErr w:type="spellEnd"/>
      </w:hyperlink>
      <w:r>
        <w:t xml:space="preserve"> #TEWeek25 </w:t>
      </w:r>
    </w:p>
    <w:p w14:paraId="0CC4B75C" w14:textId="77777777" w:rsidR="008152FE" w:rsidRDefault="008152FE" w:rsidP="008152FE"/>
    <w:p w14:paraId="69C44F9D" w14:textId="31AEFE91" w:rsidR="008152FE" w:rsidRDefault="008152FE" w:rsidP="008152FE">
      <w:pPr>
        <w:pStyle w:val="ListParagraph"/>
      </w:pPr>
      <w:r>
        <w:t>Tomorrow’s Engineers Week has kicked off and I’m so proud to be involved in inspiring future engineers. See what it’s all about as young people dare to discover a future in engineering or tech</w:t>
      </w:r>
      <w:r w:rsidR="00234F0A">
        <w:t xml:space="preserve"> </w:t>
      </w:r>
      <w:hyperlink r:id="rId13" w:history="1">
        <w:r w:rsidRPr="00665C09">
          <w:rPr>
            <w:rStyle w:val="Hyperlink"/>
          </w:rPr>
          <w:t>eukeducation.org.uk/</w:t>
        </w:r>
        <w:proofErr w:type="spellStart"/>
        <w:r w:rsidRPr="00665C09">
          <w:rPr>
            <w:rStyle w:val="Hyperlink"/>
          </w:rPr>
          <w:t>teweek</w:t>
        </w:r>
        <w:proofErr w:type="spellEnd"/>
      </w:hyperlink>
      <w:r>
        <w:t xml:space="preserve"> #TEWeek25</w:t>
      </w:r>
    </w:p>
    <w:p w14:paraId="00AC53D7" w14:textId="77777777" w:rsidR="00EC6FA4" w:rsidRDefault="00EC6FA4" w:rsidP="007B67A9">
      <w:pPr>
        <w:pStyle w:val="ListParagraph"/>
        <w:numPr>
          <w:ilvl w:val="0"/>
          <w:numId w:val="0"/>
        </w:numPr>
        <w:ind w:left="1077"/>
      </w:pPr>
    </w:p>
    <w:p w14:paraId="4750C542" w14:textId="77777777" w:rsidR="00EC6FA4" w:rsidRDefault="00EC6FA4" w:rsidP="00EC6FA4"/>
    <w:p w14:paraId="64057800" w14:textId="269076E9" w:rsidR="00445F26" w:rsidRPr="007B67A9" w:rsidRDefault="00445F26" w:rsidP="00445F26">
      <w:pPr>
        <w:rPr>
          <w:b/>
          <w:bCs/>
        </w:rPr>
      </w:pPr>
      <w:r w:rsidRPr="007B67A9">
        <w:rPr>
          <w:b/>
          <w:bCs/>
        </w:rPr>
        <w:t>Don’t forget to tag us in your posts and use #TEWeek25</w:t>
      </w:r>
      <w:r w:rsidR="007B67A9" w:rsidRPr="007B67A9">
        <w:rPr>
          <w:b/>
          <w:bCs/>
        </w:rPr>
        <w:t>!</w:t>
      </w:r>
    </w:p>
    <w:p w14:paraId="182F52A7" w14:textId="587A39BA" w:rsidR="00445F26" w:rsidRDefault="00445F26" w:rsidP="00445F26">
      <w:r>
        <w:t>Our social media handles are:</w:t>
      </w:r>
    </w:p>
    <w:p w14:paraId="1EC0792C" w14:textId="5BDE4661" w:rsidR="00445F26" w:rsidRDefault="00445F26" w:rsidP="00445F26">
      <w:r>
        <w:t>Bluesky:</w:t>
      </w:r>
      <w:r w:rsidR="00F67F1F">
        <w:tab/>
      </w:r>
      <w:hyperlink r:id="rId14" w:history="1">
        <w:r w:rsidRPr="007B67A9">
          <w:rPr>
            <w:rStyle w:val="Hyperlink"/>
          </w:rPr>
          <w:t>@eukeducation.org.uk</w:t>
        </w:r>
      </w:hyperlink>
    </w:p>
    <w:p w14:paraId="5C838C34" w14:textId="02B14B7D" w:rsidR="00F67F1F" w:rsidRDefault="00F67F1F" w:rsidP="00F67F1F">
      <w:r>
        <w:t>X:</w:t>
      </w:r>
      <w:r>
        <w:tab/>
      </w:r>
      <w:r>
        <w:tab/>
      </w:r>
      <w:hyperlink r:id="rId15" w:history="1">
        <w:r w:rsidRPr="00A01521">
          <w:rPr>
            <w:rStyle w:val="Hyperlink"/>
          </w:rPr>
          <w:t>@EUKEducation</w:t>
        </w:r>
      </w:hyperlink>
    </w:p>
    <w:p w14:paraId="2B2F3BF6" w14:textId="349AF56E" w:rsidR="00B628A7" w:rsidRDefault="00B628A7">
      <w:pPr>
        <w:spacing w:before="0" w:line="240" w:lineRule="auto"/>
      </w:pPr>
      <w:r>
        <w:br w:type="page"/>
      </w:r>
    </w:p>
    <w:p w14:paraId="4E1C24DB" w14:textId="0826613A" w:rsidR="008152FE" w:rsidRDefault="008152FE" w:rsidP="008152FE">
      <w:pPr>
        <w:pStyle w:val="Heading2"/>
      </w:pPr>
      <w:r>
        <w:lastRenderedPageBreak/>
        <w:t>For Facebook</w:t>
      </w:r>
      <w:r w:rsidR="00B628A7">
        <w:t xml:space="preserve">, </w:t>
      </w:r>
      <w:r>
        <w:t xml:space="preserve">Instagram </w:t>
      </w:r>
      <w:r w:rsidR="00B628A7">
        <w:t xml:space="preserve">and </w:t>
      </w:r>
      <w:r>
        <w:t>LinkedIn</w:t>
      </w:r>
    </w:p>
    <w:p w14:paraId="122CBF70" w14:textId="77777777" w:rsidR="008152FE" w:rsidRDefault="008152FE" w:rsidP="008152FE"/>
    <w:p w14:paraId="4AE05B65" w14:textId="3B852A04" w:rsidR="008152FE" w:rsidRDefault="008152FE" w:rsidP="00B628A7">
      <w:pPr>
        <w:pStyle w:val="ListParagraph"/>
      </w:pPr>
      <w:r>
        <w:t xml:space="preserve">Tomorrow’s Engineers Week is almost here! I’m proud to support the week, inspiring young people to explore #engineering and #technology careers. This year’s theme, Dare to discover, is about sparking curiosity and showing the next generation all the opportunities available. Get involved! Share your story, visit a school, or help spread the word. Find toolkits and resources at </w:t>
      </w:r>
      <w:hyperlink r:id="rId16" w:history="1">
        <w:r w:rsidR="005F492F" w:rsidRPr="005F492F">
          <w:rPr>
            <w:rStyle w:val="Hyperlink"/>
          </w:rPr>
          <w:t>www.engineeringuk.com/teweek</w:t>
        </w:r>
      </w:hyperlink>
      <w:r>
        <w:t xml:space="preserve"> #TEWeek25</w:t>
      </w:r>
    </w:p>
    <w:p w14:paraId="1C1F1400" w14:textId="77777777" w:rsidR="008152FE" w:rsidRDefault="008152FE" w:rsidP="008152FE"/>
    <w:p w14:paraId="1FB4770E" w14:textId="10AD9266" w:rsidR="008152FE" w:rsidRDefault="008152FE" w:rsidP="00B628A7">
      <w:pPr>
        <w:pStyle w:val="ListParagraph"/>
      </w:pPr>
      <w:r>
        <w:t xml:space="preserve">Tomorrow’s Engineers Week is fast approaching. It’s a fantastic opportunity for schools across the country to Dare to discover the exciting world of engineering. Teachers and school leaders should register and explore the inspiring content designed to spark curiosity and ambition in young people. There’s something for every classroom! Let’s help the next gen discover a future in engineering or tech. Register your school to access resources that make a real difference </w:t>
      </w:r>
      <w:hyperlink r:id="rId17" w:history="1">
        <w:r w:rsidRPr="005F492F">
          <w:rPr>
            <w:rStyle w:val="Hyperlink"/>
          </w:rPr>
          <w:t>eukeducation.org.uk/</w:t>
        </w:r>
        <w:proofErr w:type="spellStart"/>
        <w:r w:rsidRPr="005F492F">
          <w:rPr>
            <w:rStyle w:val="Hyperlink"/>
          </w:rPr>
          <w:t>teweek</w:t>
        </w:r>
        <w:proofErr w:type="spellEnd"/>
      </w:hyperlink>
      <w:r>
        <w:t xml:space="preserve"> #TEWeek25</w:t>
      </w:r>
    </w:p>
    <w:p w14:paraId="69481E56" w14:textId="77777777" w:rsidR="008152FE" w:rsidRDefault="008152FE" w:rsidP="008152FE"/>
    <w:p w14:paraId="7EFA5682" w14:textId="60E6F6D7" w:rsidR="008152FE" w:rsidRDefault="008152FE" w:rsidP="00B628A7">
      <w:pPr>
        <w:pStyle w:val="ListParagraph"/>
      </w:pPr>
      <w:r>
        <w:t xml:space="preserve">Tomorrow’s Engineers Week has officially begun! #TEWeek25 is all about showcasing the creativity, innovation, and impact a career in engineering can offer. I’m excited to play a part in inspiring the next generation. See young people daring to discover new possibilities and envisioning themselves as future problem solvers and innovators. Let’s encourage more young people to take their first steps into our exciting world. Discover more about the week’s activities </w:t>
      </w:r>
      <w:hyperlink r:id="rId18" w:history="1">
        <w:r w:rsidRPr="005F492F">
          <w:rPr>
            <w:rStyle w:val="Hyperlink"/>
          </w:rPr>
          <w:t>eukeducation.org.uk/</w:t>
        </w:r>
        <w:proofErr w:type="spellStart"/>
        <w:r w:rsidRPr="005F492F">
          <w:rPr>
            <w:rStyle w:val="Hyperlink"/>
          </w:rPr>
          <w:t>teweek</w:t>
        </w:r>
        <w:proofErr w:type="spellEnd"/>
      </w:hyperlink>
    </w:p>
    <w:p w14:paraId="0EB5CEE4" w14:textId="77777777" w:rsidR="00445F26" w:rsidRDefault="00445F26" w:rsidP="007B67A9">
      <w:pPr>
        <w:pStyle w:val="ListParagraph"/>
        <w:numPr>
          <w:ilvl w:val="0"/>
          <w:numId w:val="0"/>
        </w:numPr>
        <w:ind w:left="1077"/>
      </w:pPr>
    </w:p>
    <w:p w14:paraId="0EE1FD0F" w14:textId="77777777" w:rsidR="00445F26" w:rsidRDefault="00445F26" w:rsidP="00445F26"/>
    <w:p w14:paraId="3A59A121" w14:textId="0F2E9ED1" w:rsidR="007B67A9" w:rsidRPr="007B67A9" w:rsidRDefault="007B67A9" w:rsidP="007B67A9">
      <w:pPr>
        <w:rPr>
          <w:b/>
          <w:bCs/>
        </w:rPr>
      </w:pPr>
      <w:r w:rsidRPr="007B67A9">
        <w:rPr>
          <w:b/>
          <w:bCs/>
        </w:rPr>
        <w:t>Don’t forget to tag us in your posts and use #TEWeek25!</w:t>
      </w:r>
    </w:p>
    <w:p w14:paraId="1B874E26" w14:textId="77777777" w:rsidR="007B67A9" w:rsidRDefault="007B67A9" w:rsidP="007B67A9">
      <w:r>
        <w:t>Our social media handles are:</w:t>
      </w:r>
    </w:p>
    <w:p w14:paraId="0A5305EF" w14:textId="3D989A29" w:rsidR="00445F26" w:rsidRDefault="00445F26" w:rsidP="00445F26">
      <w:r>
        <w:t>Facebook</w:t>
      </w:r>
      <w:r w:rsidR="00C40CFD">
        <w:t>:</w:t>
      </w:r>
      <w:r w:rsidR="00F67F1F">
        <w:tab/>
      </w:r>
      <w:hyperlink r:id="rId19" w:history="1">
        <w:r w:rsidRPr="00F67F1F">
          <w:rPr>
            <w:rStyle w:val="Hyperlink"/>
          </w:rPr>
          <w:t>@eukeducation</w:t>
        </w:r>
      </w:hyperlink>
    </w:p>
    <w:p w14:paraId="66216F31" w14:textId="2EB9544F" w:rsidR="00C40CFD" w:rsidRDefault="00C40CFD" w:rsidP="00C40CFD">
      <w:r>
        <w:t>Instagram:</w:t>
      </w:r>
      <w:r w:rsidR="00F67F1F">
        <w:tab/>
      </w:r>
      <w:hyperlink r:id="rId20" w:history="1">
        <w:r w:rsidRPr="00E5373E">
          <w:rPr>
            <w:rStyle w:val="Hyperlink"/>
          </w:rPr>
          <w:t>@eukeducation</w:t>
        </w:r>
      </w:hyperlink>
    </w:p>
    <w:p w14:paraId="724C997A" w14:textId="47737556" w:rsidR="00445F26" w:rsidRDefault="00C40CFD" w:rsidP="00445F26">
      <w:r>
        <w:t>LinkedIn:</w:t>
      </w:r>
      <w:r w:rsidR="00F67F1F">
        <w:tab/>
      </w:r>
      <w:hyperlink r:id="rId21" w:history="1">
        <w:r w:rsidRPr="00D4311B">
          <w:rPr>
            <w:rStyle w:val="Hyperlink"/>
          </w:rPr>
          <w:t>@eukeducation</w:t>
        </w:r>
      </w:hyperlink>
    </w:p>
    <w:p w14:paraId="64D5C6C4" w14:textId="4E646F00" w:rsidR="00B628A7" w:rsidRDefault="00B628A7">
      <w:pPr>
        <w:spacing w:before="0" w:line="240" w:lineRule="auto"/>
      </w:pPr>
      <w:r>
        <w:br w:type="page"/>
      </w:r>
    </w:p>
    <w:p w14:paraId="78372BAF" w14:textId="77777777" w:rsidR="008152FE" w:rsidRDefault="008152FE" w:rsidP="008152FE">
      <w:pPr>
        <w:pStyle w:val="Heading3"/>
      </w:pPr>
      <w:r>
        <w:lastRenderedPageBreak/>
        <w:t>Make it more personal</w:t>
      </w:r>
    </w:p>
    <w:p w14:paraId="7793DAA6" w14:textId="77777777" w:rsidR="008152FE" w:rsidRDefault="008152FE" w:rsidP="008152FE"/>
    <w:p w14:paraId="063F0C25" w14:textId="4E169F19" w:rsidR="008152FE" w:rsidRDefault="008152FE" w:rsidP="00B628A7">
      <w:pPr>
        <w:pStyle w:val="ListParagraph"/>
      </w:pPr>
      <w:r>
        <w:t xml:space="preserve">It’s #TEWeek25! I love being an </w:t>
      </w:r>
      <w:r w:rsidRPr="00C06840">
        <w:rPr>
          <w:color w:val="auto"/>
        </w:rPr>
        <w:t xml:space="preserve">engineer/technician </w:t>
      </w:r>
      <w:r>
        <w:t>but I didn’t take the usual route. I [add your career path]. What about you? Follow @EUKEducat</w:t>
      </w:r>
      <w:r w:rsidR="000E0614">
        <w:t>ion</w:t>
      </w:r>
      <w:r>
        <w:t xml:space="preserve"> for more on how to inspire future engineers! </w:t>
      </w:r>
      <w:hyperlink r:id="rId22" w:history="1">
        <w:r w:rsidR="00B628A7" w:rsidRPr="005B3E81">
          <w:rPr>
            <w:rStyle w:val="Hyperlink"/>
          </w:rPr>
          <w:t>eukeducation.org.uk/</w:t>
        </w:r>
        <w:proofErr w:type="spellStart"/>
        <w:r w:rsidR="00B628A7" w:rsidRPr="005B3E81">
          <w:rPr>
            <w:rStyle w:val="Hyperlink"/>
          </w:rPr>
          <w:t>teweek</w:t>
        </w:r>
        <w:proofErr w:type="spellEnd"/>
      </w:hyperlink>
      <w:r w:rsidR="00B628A7">
        <w:t xml:space="preserve"> </w:t>
      </w:r>
    </w:p>
    <w:p w14:paraId="3BC18EEE" w14:textId="77777777" w:rsidR="008152FE" w:rsidRDefault="008152FE" w:rsidP="008152FE"/>
    <w:p w14:paraId="15C9A90D" w14:textId="7D7D1D9D" w:rsidR="00B628A7" w:rsidRDefault="008152FE" w:rsidP="00B628A7">
      <w:pPr>
        <w:pStyle w:val="ListParagraph"/>
      </w:pPr>
      <w:r>
        <w:t>It’s #TEWeek25! Being an engineer/technician is full of trial and error. I tried [approach/tool/strategy] and it didn’t work. After a few tweaks (and a lot of coffee), I finally found what worked: [solution]. Follow @EUKEducat</w:t>
      </w:r>
      <w:r w:rsidR="000E0614">
        <w:t>ion</w:t>
      </w:r>
      <w:r>
        <w:t xml:space="preserve"> for how to inspire future engineers! </w:t>
      </w:r>
      <w:hyperlink r:id="rId23" w:history="1">
        <w:r w:rsidR="00B628A7" w:rsidRPr="005E0B26">
          <w:rPr>
            <w:rStyle w:val="Hyperlink"/>
          </w:rPr>
          <w:t>eukeducation.org.uk/</w:t>
        </w:r>
        <w:proofErr w:type="spellStart"/>
        <w:r w:rsidR="00B628A7" w:rsidRPr="005E0B26">
          <w:rPr>
            <w:rStyle w:val="Hyperlink"/>
          </w:rPr>
          <w:t>teweek</w:t>
        </w:r>
        <w:proofErr w:type="spellEnd"/>
      </w:hyperlink>
    </w:p>
    <w:p w14:paraId="0360AC94" w14:textId="77777777" w:rsidR="00C06840" w:rsidRDefault="00C06840" w:rsidP="00C06840">
      <w:pPr>
        <w:pStyle w:val="ListParagraph"/>
        <w:numPr>
          <w:ilvl w:val="0"/>
          <w:numId w:val="0"/>
        </w:numPr>
        <w:ind w:left="1077"/>
      </w:pPr>
    </w:p>
    <w:p w14:paraId="101B538B" w14:textId="25FC8F8E" w:rsidR="00C06840" w:rsidRDefault="00C06840" w:rsidP="00C06840">
      <w:pPr>
        <w:ind w:left="1077" w:hanging="360"/>
      </w:pPr>
    </w:p>
    <w:p w14:paraId="711D8CF2" w14:textId="77777777" w:rsidR="00C06840" w:rsidRDefault="00C06840" w:rsidP="00C06840">
      <w:pPr>
        <w:pStyle w:val="ListParagraph"/>
        <w:numPr>
          <w:ilvl w:val="0"/>
          <w:numId w:val="0"/>
        </w:numPr>
        <w:ind w:left="1077"/>
      </w:pPr>
    </w:p>
    <w:p w14:paraId="6B31D0A0" w14:textId="77777777" w:rsidR="00C06840" w:rsidRDefault="00C06840" w:rsidP="00C06840"/>
    <w:p w14:paraId="12021A1D" w14:textId="77777777" w:rsidR="00C06840" w:rsidRDefault="00C06840" w:rsidP="00C06840"/>
    <w:p w14:paraId="75077E3F" w14:textId="333912D7" w:rsidR="00E24351" w:rsidRPr="00991597" w:rsidRDefault="00E24351" w:rsidP="00F46003"/>
    <w:sectPr w:rsidR="00E24351" w:rsidRPr="00991597" w:rsidSect="001D5354">
      <w:headerReference w:type="default" r:id="rId24"/>
      <w:footerReference w:type="even" r:id="rId25"/>
      <w:footerReference w:type="default" r:id="rId26"/>
      <w:headerReference w:type="first" r:id="rId27"/>
      <w:pgSz w:w="11906" w:h="16838"/>
      <w:pgMar w:top="1531" w:right="1531" w:bottom="2268" w:left="1531" w:header="709"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61767" w14:textId="77777777" w:rsidR="00D773B1" w:rsidRDefault="00D773B1" w:rsidP="00F46003">
      <w:r>
        <w:separator/>
      </w:r>
    </w:p>
  </w:endnote>
  <w:endnote w:type="continuationSeparator" w:id="0">
    <w:p w14:paraId="116B468C" w14:textId="77777777" w:rsidR="00D773B1" w:rsidRDefault="00D773B1" w:rsidP="00F4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charset w:val="00"/>
    <w:family w:val="roman"/>
    <w:pitch w:val="default"/>
  </w:font>
  <w:font w:name="Aptos Display">
    <w:charset w:val="00"/>
    <w:family w:val="swiss"/>
    <w:pitch w:val="variable"/>
    <w:sig w:usb0="20000287" w:usb1="00000003" w:usb2="00000000" w:usb3="00000000" w:csb0="0000019F" w:csb1="00000000"/>
  </w:font>
  <w:font w:name="Times New Roman (Body 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92365206"/>
      <w:docPartObj>
        <w:docPartGallery w:val="Page Numbers (Bottom of Page)"/>
        <w:docPartUnique/>
      </w:docPartObj>
    </w:sdtPr>
    <w:sdtEndPr>
      <w:rPr>
        <w:rStyle w:val="PageNumber"/>
      </w:rPr>
    </w:sdtEndPr>
    <w:sdtContent>
      <w:p w14:paraId="315349C3" w14:textId="77777777" w:rsidR="001D5354" w:rsidRDefault="001D5354" w:rsidP="00392FF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3418BB1" w14:textId="77777777" w:rsidR="000D0560" w:rsidRDefault="000D0560" w:rsidP="001D5354">
    <w:pPr>
      <w:ind w:right="360"/>
      <w:rPr>
        <w:rStyle w:val="PageNumber"/>
      </w:rPr>
    </w:pPr>
  </w:p>
  <w:p w14:paraId="6498E013" w14:textId="77777777" w:rsidR="000D0560" w:rsidRDefault="000D0560" w:rsidP="00F460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550300008"/>
      <w:docPartObj>
        <w:docPartGallery w:val="Page Numbers (Bottom of Page)"/>
        <w:docPartUnique/>
      </w:docPartObj>
    </w:sdtPr>
    <w:sdtEndPr>
      <w:rPr>
        <w:rStyle w:val="PageNumber"/>
      </w:rPr>
    </w:sdtEndPr>
    <w:sdtContent>
      <w:p w14:paraId="40E40FD6" w14:textId="77777777" w:rsidR="001D5354" w:rsidRDefault="001D5354" w:rsidP="001D5354">
        <w:pPr>
          <w:pStyle w:val="Footer"/>
          <w:framePr w:wrap="none" w:vAnchor="text" w:hAnchor="margin" w:xAlign="right" w:y="-895"/>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8406CE5" w14:textId="77777777" w:rsidR="000D0560" w:rsidRDefault="000D0560" w:rsidP="001D5354">
    <w:pPr>
      <w:ind w:right="360"/>
      <w:rPr>
        <w:rStyle w:val="PageNumber"/>
      </w:rPr>
    </w:pPr>
  </w:p>
  <w:p w14:paraId="2A9E531A" w14:textId="77777777" w:rsidR="000D0560" w:rsidRDefault="000D0560" w:rsidP="00F460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E3918" w14:textId="77777777" w:rsidR="00D773B1" w:rsidRDefault="00D773B1" w:rsidP="00F46003">
      <w:r>
        <w:separator/>
      </w:r>
    </w:p>
  </w:footnote>
  <w:footnote w:type="continuationSeparator" w:id="0">
    <w:p w14:paraId="13A0D77C" w14:textId="77777777" w:rsidR="00D773B1" w:rsidRDefault="00D773B1" w:rsidP="00F46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4C7FC" w14:textId="77777777" w:rsidR="00991597" w:rsidRDefault="00A16005" w:rsidP="00F46003">
    <w:r>
      <w:rPr>
        <w:noProof/>
      </w:rPr>
      <w:drawing>
        <wp:anchor distT="0" distB="0" distL="114300" distR="114300" simplePos="0" relativeHeight="251658241" behindDoc="1" locked="0" layoutInCell="1" allowOverlap="1" wp14:anchorId="7AD9B24B" wp14:editId="0C99EEF2">
          <wp:simplePos x="0" y="0"/>
          <wp:positionH relativeFrom="page">
            <wp:align>left</wp:align>
          </wp:positionH>
          <wp:positionV relativeFrom="page">
            <wp:align>top</wp:align>
          </wp:positionV>
          <wp:extent cx="7559999" cy="10698351"/>
          <wp:effectExtent l="0" t="0" r="0" b="0"/>
          <wp:wrapNone/>
          <wp:docPr id="15623602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360210" name="Picture 6"/>
                  <pic:cNvPicPr/>
                </pic:nvPicPr>
                <pic:blipFill>
                  <a:blip r:embed="rId1"/>
                  <a:stretch>
                    <a:fillRect/>
                  </a:stretch>
                </pic:blipFill>
                <pic:spPr>
                  <a:xfrm>
                    <a:off x="0" y="0"/>
                    <a:ext cx="7559999" cy="10698351"/>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2533D" w14:textId="77777777" w:rsidR="00560E31" w:rsidRPr="000D0560" w:rsidRDefault="00765E83" w:rsidP="00F46003">
    <w:pPr>
      <w:rPr>
        <w:lang w:val="sv-SE"/>
      </w:rPr>
    </w:pPr>
    <w:r>
      <w:rPr>
        <w:noProof/>
        <w:lang w:val="sv-SE"/>
      </w:rPr>
      <w:drawing>
        <wp:anchor distT="0" distB="0" distL="114300" distR="114300" simplePos="0" relativeHeight="251658240" behindDoc="1" locked="0" layoutInCell="1" allowOverlap="1" wp14:anchorId="08706B98" wp14:editId="5BDC6A1A">
          <wp:simplePos x="0" y="0"/>
          <wp:positionH relativeFrom="page">
            <wp:align>left</wp:align>
          </wp:positionH>
          <wp:positionV relativeFrom="page">
            <wp:align>top</wp:align>
          </wp:positionV>
          <wp:extent cx="7559999" cy="10698351"/>
          <wp:effectExtent l="0" t="0" r="0" b="0"/>
          <wp:wrapNone/>
          <wp:docPr id="12813019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301920" name="Picture 5"/>
                  <pic:cNvPicPr/>
                </pic:nvPicPr>
                <pic:blipFill>
                  <a:blip r:embed="rId1"/>
                  <a:stretch>
                    <a:fillRect/>
                  </a:stretch>
                </pic:blipFill>
                <pic:spPr>
                  <a:xfrm>
                    <a:off x="0" y="0"/>
                    <a:ext cx="7559999" cy="1069835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2FF5A73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pt;height:5.5pt" o:bullet="t">
        <v:imagedata r:id="rId1" o:title="0096E32A"/>
      </v:shape>
    </w:pict>
  </w:numPicBullet>
  <w:numPicBullet w:numPicBulletId="1">
    <w:pict>
      <v:shape id="_x0000_i1027" type="#_x0000_t75" style="width:57pt;height:57pt" o:bullet="t">
        <v:imagedata r:id="rId2" o:title="01_Word bullet point_Tomorrows E copy-8"/>
      </v:shape>
    </w:pict>
  </w:numPicBullet>
  <w:abstractNum w:abstractNumId="0" w15:restartNumberingAfterBreak="0">
    <w:nsid w:val="152E3BDA"/>
    <w:multiLevelType w:val="multilevel"/>
    <w:tmpl w:val="6CB2618C"/>
    <w:styleLink w:val="CurrentList1"/>
    <w:lvl w:ilvl="0">
      <w:start w:val="1"/>
      <w:numFmt w:val="bullet"/>
      <w:lvlText w:val=""/>
      <w:lvlPicBulletId w:val="0"/>
      <w:lvlJc w:val="left"/>
      <w:pPr>
        <w:ind w:left="1077" w:hanging="360"/>
      </w:pPr>
      <w:rPr>
        <w:rFonts w:ascii="Symbol" w:hAnsi="Symbol" w:hint="default"/>
        <w:color w:val="auto"/>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1" w15:restartNumberingAfterBreak="0">
    <w:nsid w:val="55502D79"/>
    <w:multiLevelType w:val="hybridMultilevel"/>
    <w:tmpl w:val="05780A6E"/>
    <w:lvl w:ilvl="0" w:tplc="97EEE9A4">
      <w:start w:val="1"/>
      <w:numFmt w:val="bullet"/>
      <w:pStyle w:val="ListParagraph"/>
      <w:lvlText w:val=""/>
      <w:lvlPicBulletId w:val="1"/>
      <w:lvlJc w:val="left"/>
      <w:pPr>
        <w:ind w:left="1077" w:hanging="360"/>
      </w:pPr>
      <w:rPr>
        <w:rFonts w:ascii="Symbol" w:hAnsi="Symbol" w:hint="default"/>
        <w:color w:val="auto"/>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num w:numId="1" w16cid:durableId="1430614178">
    <w:abstractNumId w:val="0"/>
  </w:num>
  <w:num w:numId="2" w16cid:durableId="90718106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2FE"/>
    <w:rsid w:val="00025235"/>
    <w:rsid w:val="00027FF2"/>
    <w:rsid w:val="00032170"/>
    <w:rsid w:val="00093F3B"/>
    <w:rsid w:val="000A6D7A"/>
    <w:rsid w:val="000C188A"/>
    <w:rsid w:val="000D0560"/>
    <w:rsid w:val="000E0614"/>
    <w:rsid w:val="00115100"/>
    <w:rsid w:val="001266A1"/>
    <w:rsid w:val="00127358"/>
    <w:rsid w:val="001678B7"/>
    <w:rsid w:val="00176A78"/>
    <w:rsid w:val="00187DD8"/>
    <w:rsid w:val="001A798F"/>
    <w:rsid w:val="001B785E"/>
    <w:rsid w:val="001D1F70"/>
    <w:rsid w:val="001D3F80"/>
    <w:rsid w:val="001D5354"/>
    <w:rsid w:val="001D6011"/>
    <w:rsid w:val="001F787D"/>
    <w:rsid w:val="00201124"/>
    <w:rsid w:val="00213095"/>
    <w:rsid w:val="00213810"/>
    <w:rsid w:val="00234F0A"/>
    <w:rsid w:val="00245A9B"/>
    <w:rsid w:val="00253E53"/>
    <w:rsid w:val="00256A25"/>
    <w:rsid w:val="002801F8"/>
    <w:rsid w:val="00292872"/>
    <w:rsid w:val="002A6BE8"/>
    <w:rsid w:val="002B4F86"/>
    <w:rsid w:val="002F6899"/>
    <w:rsid w:val="003106F4"/>
    <w:rsid w:val="00315422"/>
    <w:rsid w:val="003324FC"/>
    <w:rsid w:val="003734F8"/>
    <w:rsid w:val="00390382"/>
    <w:rsid w:val="003D27FF"/>
    <w:rsid w:val="003E7744"/>
    <w:rsid w:val="00402943"/>
    <w:rsid w:val="00403013"/>
    <w:rsid w:val="00407EE7"/>
    <w:rsid w:val="004140D6"/>
    <w:rsid w:val="00426E78"/>
    <w:rsid w:val="00433B00"/>
    <w:rsid w:val="00445F26"/>
    <w:rsid w:val="00455697"/>
    <w:rsid w:val="00457293"/>
    <w:rsid w:val="0047187C"/>
    <w:rsid w:val="00476AFC"/>
    <w:rsid w:val="004834A5"/>
    <w:rsid w:val="004850BE"/>
    <w:rsid w:val="004919BA"/>
    <w:rsid w:val="004B1CE9"/>
    <w:rsid w:val="004B2C9E"/>
    <w:rsid w:val="004C63A3"/>
    <w:rsid w:val="004D5816"/>
    <w:rsid w:val="004E1D8A"/>
    <w:rsid w:val="004E70AE"/>
    <w:rsid w:val="004E7C93"/>
    <w:rsid w:val="004F1207"/>
    <w:rsid w:val="0051095F"/>
    <w:rsid w:val="005229B4"/>
    <w:rsid w:val="00527B3D"/>
    <w:rsid w:val="005400DE"/>
    <w:rsid w:val="00542E0F"/>
    <w:rsid w:val="00546230"/>
    <w:rsid w:val="00546CA3"/>
    <w:rsid w:val="00550938"/>
    <w:rsid w:val="00560E31"/>
    <w:rsid w:val="00587CD0"/>
    <w:rsid w:val="005B3E81"/>
    <w:rsid w:val="005C00F7"/>
    <w:rsid w:val="005C356E"/>
    <w:rsid w:val="005C3F88"/>
    <w:rsid w:val="005C5A29"/>
    <w:rsid w:val="005C5AD7"/>
    <w:rsid w:val="005D3C8F"/>
    <w:rsid w:val="005D470F"/>
    <w:rsid w:val="005F492F"/>
    <w:rsid w:val="006065C4"/>
    <w:rsid w:val="00615698"/>
    <w:rsid w:val="0061743C"/>
    <w:rsid w:val="00625B0E"/>
    <w:rsid w:val="00631F8D"/>
    <w:rsid w:val="00633496"/>
    <w:rsid w:val="00636CB7"/>
    <w:rsid w:val="00656A17"/>
    <w:rsid w:val="00665C09"/>
    <w:rsid w:val="00682D25"/>
    <w:rsid w:val="006A7C59"/>
    <w:rsid w:val="006D2678"/>
    <w:rsid w:val="006E4502"/>
    <w:rsid w:val="006F137D"/>
    <w:rsid w:val="006F5A20"/>
    <w:rsid w:val="0070423D"/>
    <w:rsid w:val="00721974"/>
    <w:rsid w:val="00724D31"/>
    <w:rsid w:val="00727E62"/>
    <w:rsid w:val="007310CE"/>
    <w:rsid w:val="007456E1"/>
    <w:rsid w:val="00755A41"/>
    <w:rsid w:val="00765E83"/>
    <w:rsid w:val="00767BE1"/>
    <w:rsid w:val="00772F9A"/>
    <w:rsid w:val="007A2BC8"/>
    <w:rsid w:val="007A65C2"/>
    <w:rsid w:val="007B1AED"/>
    <w:rsid w:val="007B67A9"/>
    <w:rsid w:val="007C2CC1"/>
    <w:rsid w:val="007D6987"/>
    <w:rsid w:val="00806AEF"/>
    <w:rsid w:val="008152FE"/>
    <w:rsid w:val="0081531F"/>
    <w:rsid w:val="00844C0F"/>
    <w:rsid w:val="008502D2"/>
    <w:rsid w:val="00863DE6"/>
    <w:rsid w:val="00870DE2"/>
    <w:rsid w:val="00875464"/>
    <w:rsid w:val="00882218"/>
    <w:rsid w:val="00884044"/>
    <w:rsid w:val="00892812"/>
    <w:rsid w:val="008C1511"/>
    <w:rsid w:val="008C23A8"/>
    <w:rsid w:val="008C2908"/>
    <w:rsid w:val="00905F81"/>
    <w:rsid w:val="00923C2F"/>
    <w:rsid w:val="00923FB3"/>
    <w:rsid w:val="00925F62"/>
    <w:rsid w:val="00927091"/>
    <w:rsid w:val="00931202"/>
    <w:rsid w:val="00933147"/>
    <w:rsid w:val="009421C0"/>
    <w:rsid w:val="00946931"/>
    <w:rsid w:val="00953FB3"/>
    <w:rsid w:val="009546C7"/>
    <w:rsid w:val="00991597"/>
    <w:rsid w:val="009C3D2D"/>
    <w:rsid w:val="009D3378"/>
    <w:rsid w:val="009D76D4"/>
    <w:rsid w:val="00A01521"/>
    <w:rsid w:val="00A120B6"/>
    <w:rsid w:val="00A16005"/>
    <w:rsid w:val="00A26464"/>
    <w:rsid w:val="00A274D3"/>
    <w:rsid w:val="00A4260E"/>
    <w:rsid w:val="00A52AEC"/>
    <w:rsid w:val="00AB5FFF"/>
    <w:rsid w:val="00AD50F1"/>
    <w:rsid w:val="00AD698A"/>
    <w:rsid w:val="00AD7F20"/>
    <w:rsid w:val="00AF09DC"/>
    <w:rsid w:val="00AF1E62"/>
    <w:rsid w:val="00AF55CD"/>
    <w:rsid w:val="00B04B8A"/>
    <w:rsid w:val="00B05103"/>
    <w:rsid w:val="00B13AA5"/>
    <w:rsid w:val="00B15D31"/>
    <w:rsid w:val="00B17EC9"/>
    <w:rsid w:val="00B24735"/>
    <w:rsid w:val="00B348D7"/>
    <w:rsid w:val="00B4598D"/>
    <w:rsid w:val="00B46034"/>
    <w:rsid w:val="00B53256"/>
    <w:rsid w:val="00B56FEA"/>
    <w:rsid w:val="00B628A7"/>
    <w:rsid w:val="00B6332E"/>
    <w:rsid w:val="00B86B12"/>
    <w:rsid w:val="00B97562"/>
    <w:rsid w:val="00BB1E85"/>
    <w:rsid w:val="00BB4116"/>
    <w:rsid w:val="00BB7BBD"/>
    <w:rsid w:val="00BC7A2A"/>
    <w:rsid w:val="00BD5851"/>
    <w:rsid w:val="00BE1114"/>
    <w:rsid w:val="00BE7BD7"/>
    <w:rsid w:val="00C06840"/>
    <w:rsid w:val="00C107F8"/>
    <w:rsid w:val="00C30C89"/>
    <w:rsid w:val="00C32982"/>
    <w:rsid w:val="00C36049"/>
    <w:rsid w:val="00C40CFD"/>
    <w:rsid w:val="00C43265"/>
    <w:rsid w:val="00C60547"/>
    <w:rsid w:val="00C709CE"/>
    <w:rsid w:val="00C8050E"/>
    <w:rsid w:val="00C91E79"/>
    <w:rsid w:val="00CB73A9"/>
    <w:rsid w:val="00CD69E7"/>
    <w:rsid w:val="00CD727F"/>
    <w:rsid w:val="00CE5E66"/>
    <w:rsid w:val="00CF1BBC"/>
    <w:rsid w:val="00CF2C0E"/>
    <w:rsid w:val="00D02486"/>
    <w:rsid w:val="00D12DD7"/>
    <w:rsid w:val="00D264C8"/>
    <w:rsid w:val="00D4311B"/>
    <w:rsid w:val="00D526B3"/>
    <w:rsid w:val="00D52F19"/>
    <w:rsid w:val="00D6770B"/>
    <w:rsid w:val="00D773B1"/>
    <w:rsid w:val="00DA2E87"/>
    <w:rsid w:val="00DA529E"/>
    <w:rsid w:val="00DA7167"/>
    <w:rsid w:val="00E070BA"/>
    <w:rsid w:val="00E1572E"/>
    <w:rsid w:val="00E23191"/>
    <w:rsid w:val="00E24351"/>
    <w:rsid w:val="00E27D46"/>
    <w:rsid w:val="00E34E3F"/>
    <w:rsid w:val="00E5373E"/>
    <w:rsid w:val="00E56AC8"/>
    <w:rsid w:val="00E81A8B"/>
    <w:rsid w:val="00E82262"/>
    <w:rsid w:val="00E87697"/>
    <w:rsid w:val="00EA3C04"/>
    <w:rsid w:val="00EB494B"/>
    <w:rsid w:val="00EB4964"/>
    <w:rsid w:val="00EB4F09"/>
    <w:rsid w:val="00EC4E5C"/>
    <w:rsid w:val="00EC6FA4"/>
    <w:rsid w:val="00ED5E65"/>
    <w:rsid w:val="00EF3A7D"/>
    <w:rsid w:val="00F25E29"/>
    <w:rsid w:val="00F46003"/>
    <w:rsid w:val="00F47093"/>
    <w:rsid w:val="00F67F1F"/>
    <w:rsid w:val="00F87E8E"/>
    <w:rsid w:val="00F91F4A"/>
    <w:rsid w:val="00FB728C"/>
    <w:rsid w:val="00FE5B34"/>
    <w:rsid w:val="00FE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741A652A"/>
  <w15:chartTrackingRefBased/>
  <w15:docId w15:val="{9364AD7C-6DEE-4812-8A56-107F43862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F46003"/>
    <w:pPr>
      <w:spacing w:before="80" w:line="276" w:lineRule="auto"/>
    </w:pPr>
    <w:rPr>
      <w:rFonts w:ascii="Calibri" w:hAnsi="Calibri"/>
      <w:color w:val="1E1D46"/>
    </w:rPr>
  </w:style>
  <w:style w:type="paragraph" w:styleId="Heading1">
    <w:name w:val="heading 1"/>
    <w:aliases w:val="Large Headings h1"/>
    <w:basedOn w:val="Normal"/>
    <w:next w:val="Normal"/>
    <w:link w:val="Heading1Char"/>
    <w:autoRedefine/>
    <w:uiPriority w:val="9"/>
    <w:qFormat/>
    <w:rsid w:val="00A26464"/>
    <w:pPr>
      <w:keepNext/>
      <w:keepLines/>
      <w:spacing w:before="360" w:after="120" w:line="240" w:lineRule="auto"/>
      <w:outlineLvl w:val="0"/>
    </w:pPr>
    <w:rPr>
      <w:rFonts w:eastAsiaTheme="majorEastAsia" w:cstheme="majorBidi"/>
      <w:b/>
      <w:sz w:val="48"/>
      <w:szCs w:val="40"/>
      <w:lang w:val="en-US"/>
    </w:rPr>
  </w:style>
  <w:style w:type="paragraph" w:styleId="Heading2">
    <w:name w:val="heading 2"/>
    <w:aliases w:val="Medium headings h2"/>
    <w:basedOn w:val="Heading1"/>
    <w:next w:val="Normal"/>
    <w:link w:val="Heading2Char"/>
    <w:autoRedefine/>
    <w:uiPriority w:val="9"/>
    <w:unhideWhenUsed/>
    <w:qFormat/>
    <w:rsid w:val="00991597"/>
    <w:pPr>
      <w:spacing w:before="240" w:after="80"/>
      <w:outlineLvl w:val="1"/>
    </w:pPr>
    <w:rPr>
      <w:sz w:val="36"/>
      <w:szCs w:val="32"/>
    </w:rPr>
  </w:style>
  <w:style w:type="paragraph" w:styleId="Heading3">
    <w:name w:val="heading 3"/>
    <w:aliases w:val="Small headings h3"/>
    <w:basedOn w:val="Heading2"/>
    <w:next w:val="Normal"/>
    <w:link w:val="Heading3Char"/>
    <w:autoRedefine/>
    <w:uiPriority w:val="9"/>
    <w:unhideWhenUsed/>
    <w:qFormat/>
    <w:rsid w:val="008C1511"/>
    <w:pPr>
      <w:spacing w:before="160"/>
      <w:outlineLvl w:val="2"/>
    </w:pPr>
    <w:rPr>
      <w:sz w:val="28"/>
      <w:szCs w:val="28"/>
    </w:rPr>
  </w:style>
  <w:style w:type="paragraph" w:styleId="Heading4">
    <w:name w:val="heading 4"/>
    <w:basedOn w:val="Normal"/>
    <w:next w:val="Normal"/>
    <w:link w:val="Heading4Char"/>
    <w:autoRedefine/>
    <w:uiPriority w:val="9"/>
    <w:semiHidden/>
    <w:unhideWhenUsed/>
    <w:rsid w:val="008C1511"/>
    <w:pPr>
      <w:keepNext/>
      <w:keepLines/>
      <w:spacing w:after="40" w:line="240" w:lineRule="auto"/>
      <w:outlineLvl w:val="3"/>
    </w:pPr>
    <w:rPr>
      <w:rFonts w:eastAsiaTheme="majorEastAsia" w:cstheme="majorBidi"/>
      <w:b/>
      <w:iCs/>
    </w:rPr>
  </w:style>
  <w:style w:type="paragraph" w:styleId="Heading5">
    <w:name w:val="heading 5"/>
    <w:basedOn w:val="Normal"/>
    <w:next w:val="Normal"/>
    <w:link w:val="Heading5Char"/>
    <w:uiPriority w:val="9"/>
    <w:semiHidden/>
    <w:unhideWhenUsed/>
    <w:qFormat/>
    <w:rsid w:val="00ED5E65"/>
    <w:pPr>
      <w:keepNext/>
      <w:keepLines/>
      <w:spacing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D5E6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D5E6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D5E6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D5E6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rsid w:val="008C2908"/>
    <w:rPr>
      <w:rFonts w:ascii="Calibri" w:hAnsi="Calibri"/>
      <w:b/>
      <w:bCs/>
      <w:i w:val="0"/>
    </w:rPr>
  </w:style>
  <w:style w:type="character" w:styleId="Hyperlink">
    <w:name w:val="Hyperlink"/>
    <w:basedOn w:val="DefaultParagraphFont"/>
    <w:uiPriority w:val="99"/>
    <w:unhideWhenUsed/>
    <w:qFormat/>
    <w:rsid w:val="00390382"/>
    <w:rPr>
      <w:rFonts w:ascii="Calibri" w:hAnsi="Calibri"/>
      <w:b w:val="0"/>
      <w:i w:val="0"/>
      <w:color w:val="D9117E"/>
      <w:sz w:val="24"/>
      <w:u w:val="single"/>
    </w:rPr>
  </w:style>
  <w:style w:type="character" w:customStyle="1" w:styleId="Heading1Char">
    <w:name w:val="Heading 1 Char"/>
    <w:aliases w:val="Large Headings h1 Char"/>
    <w:basedOn w:val="DefaultParagraphFont"/>
    <w:link w:val="Heading1"/>
    <w:uiPriority w:val="9"/>
    <w:rsid w:val="00A26464"/>
    <w:rPr>
      <w:rFonts w:ascii="Calibri" w:eastAsiaTheme="majorEastAsia" w:hAnsi="Calibri" w:cstheme="majorBidi"/>
      <w:b/>
      <w:color w:val="1E1D46"/>
      <w:sz w:val="48"/>
      <w:szCs w:val="40"/>
      <w:lang w:val="en-US"/>
    </w:rPr>
  </w:style>
  <w:style w:type="character" w:customStyle="1" w:styleId="Heading2Char">
    <w:name w:val="Heading 2 Char"/>
    <w:aliases w:val="Medium headings h2 Char"/>
    <w:basedOn w:val="DefaultParagraphFont"/>
    <w:link w:val="Heading2"/>
    <w:uiPriority w:val="9"/>
    <w:rsid w:val="00991597"/>
    <w:rPr>
      <w:rFonts w:ascii="Calibri" w:eastAsiaTheme="majorEastAsia" w:hAnsi="Calibri" w:cstheme="majorBidi"/>
      <w:b/>
      <w:color w:val="1E1D46"/>
      <w:sz w:val="36"/>
      <w:szCs w:val="32"/>
      <w:lang w:val="en-US"/>
    </w:rPr>
  </w:style>
  <w:style w:type="character" w:customStyle="1" w:styleId="Heading3Char">
    <w:name w:val="Heading 3 Char"/>
    <w:aliases w:val="Small headings h3 Char"/>
    <w:basedOn w:val="DefaultParagraphFont"/>
    <w:link w:val="Heading3"/>
    <w:uiPriority w:val="9"/>
    <w:rsid w:val="008C1511"/>
    <w:rPr>
      <w:rFonts w:ascii="Calibri" w:eastAsiaTheme="majorEastAsia" w:hAnsi="Calibri" w:cstheme="majorBidi"/>
      <w:b/>
      <w:color w:val="1E1D46"/>
      <w:sz w:val="28"/>
      <w:szCs w:val="28"/>
      <w:lang w:val="en-US"/>
    </w:rPr>
  </w:style>
  <w:style w:type="character" w:customStyle="1" w:styleId="Heading4Char">
    <w:name w:val="Heading 4 Char"/>
    <w:basedOn w:val="DefaultParagraphFont"/>
    <w:link w:val="Heading4"/>
    <w:uiPriority w:val="9"/>
    <w:semiHidden/>
    <w:rsid w:val="008C1511"/>
    <w:rPr>
      <w:rFonts w:ascii="Calibri" w:eastAsiaTheme="majorEastAsia" w:hAnsi="Calibri" w:cstheme="majorBidi"/>
      <w:b/>
      <w:iCs/>
      <w:color w:val="1E1D46"/>
    </w:rPr>
  </w:style>
  <w:style w:type="character" w:customStyle="1" w:styleId="Heading5Char">
    <w:name w:val="Heading 5 Char"/>
    <w:basedOn w:val="DefaultParagraphFont"/>
    <w:link w:val="Heading5"/>
    <w:uiPriority w:val="9"/>
    <w:semiHidden/>
    <w:rsid w:val="00ED5E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5E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5E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5E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5E65"/>
    <w:rPr>
      <w:rFonts w:eastAsiaTheme="majorEastAsia" w:cstheme="majorBidi"/>
      <w:color w:val="272727" w:themeColor="text1" w:themeTint="D8"/>
    </w:rPr>
  </w:style>
  <w:style w:type="paragraph" w:styleId="Title">
    <w:name w:val="Title"/>
    <w:aliases w:val="Document Title Large"/>
    <w:basedOn w:val="Normal"/>
    <w:next w:val="Normal"/>
    <w:link w:val="TitleChar"/>
    <w:autoRedefine/>
    <w:uiPriority w:val="10"/>
    <w:qFormat/>
    <w:rsid w:val="00390382"/>
    <w:pPr>
      <w:tabs>
        <w:tab w:val="center" w:pos="4513"/>
        <w:tab w:val="right" w:pos="9026"/>
      </w:tabs>
      <w:spacing w:line="240" w:lineRule="auto"/>
      <w:contextualSpacing/>
    </w:pPr>
    <w:rPr>
      <w:rFonts w:eastAsiaTheme="majorEastAsia" w:cs="Times New Roman (Headings CS)"/>
      <w:b/>
      <w:caps/>
      <w:color w:val="D9117E"/>
      <w:kern w:val="28"/>
      <w:sz w:val="72"/>
      <w:szCs w:val="72"/>
      <w:lang w:val="en-US"/>
    </w:rPr>
  </w:style>
  <w:style w:type="character" w:customStyle="1" w:styleId="TitleChar">
    <w:name w:val="Title Char"/>
    <w:aliases w:val="Document Title Large Char"/>
    <w:basedOn w:val="DefaultParagraphFont"/>
    <w:link w:val="Title"/>
    <w:uiPriority w:val="10"/>
    <w:rsid w:val="00390382"/>
    <w:rPr>
      <w:rFonts w:ascii="Calibri" w:eastAsiaTheme="majorEastAsia" w:hAnsi="Calibri" w:cs="Times New Roman (Headings CS)"/>
      <w:b/>
      <w:caps/>
      <w:color w:val="D9117E"/>
      <w:kern w:val="28"/>
      <w:sz w:val="72"/>
      <w:szCs w:val="72"/>
      <w:lang w:val="en-US"/>
    </w:rPr>
  </w:style>
  <w:style w:type="paragraph" w:styleId="Subtitle">
    <w:name w:val="Subtitle"/>
    <w:aliases w:val="Document Subtitle"/>
    <w:basedOn w:val="Normal"/>
    <w:next w:val="Normal"/>
    <w:link w:val="SubtitleChar"/>
    <w:autoRedefine/>
    <w:uiPriority w:val="11"/>
    <w:qFormat/>
    <w:rsid w:val="00390382"/>
    <w:pPr>
      <w:numPr>
        <w:ilvl w:val="1"/>
      </w:numPr>
      <w:spacing w:after="160" w:line="240" w:lineRule="auto"/>
    </w:pPr>
    <w:rPr>
      <w:rFonts w:eastAsiaTheme="majorEastAsia" w:cs="Times New Roman (Headings CS)"/>
      <w:b/>
      <w:sz w:val="48"/>
      <w:szCs w:val="28"/>
    </w:rPr>
  </w:style>
  <w:style w:type="character" w:customStyle="1" w:styleId="SubtitleChar">
    <w:name w:val="Subtitle Char"/>
    <w:aliases w:val="Document Subtitle Char"/>
    <w:basedOn w:val="DefaultParagraphFont"/>
    <w:link w:val="Subtitle"/>
    <w:uiPriority w:val="11"/>
    <w:rsid w:val="00390382"/>
    <w:rPr>
      <w:rFonts w:ascii="Calibri" w:eastAsiaTheme="majorEastAsia" w:hAnsi="Calibri" w:cs="Times New Roman (Headings CS)"/>
      <w:b/>
      <w:color w:val="1E1D46"/>
      <w:sz w:val="48"/>
      <w:szCs w:val="28"/>
      <w:lang w:val="en-GB"/>
    </w:rPr>
  </w:style>
  <w:style w:type="paragraph" w:styleId="Quote">
    <w:name w:val="Quote"/>
    <w:basedOn w:val="Normal"/>
    <w:next w:val="Normal"/>
    <w:link w:val="QuoteChar"/>
    <w:uiPriority w:val="29"/>
    <w:qFormat/>
    <w:rsid w:val="00403013"/>
    <w:pPr>
      <w:spacing w:before="160" w:after="160"/>
      <w:jc w:val="center"/>
    </w:pPr>
    <w:rPr>
      <w:iCs/>
    </w:rPr>
  </w:style>
  <w:style w:type="character" w:customStyle="1" w:styleId="QuoteChar">
    <w:name w:val="Quote Char"/>
    <w:basedOn w:val="DefaultParagraphFont"/>
    <w:link w:val="Quote"/>
    <w:uiPriority w:val="29"/>
    <w:rsid w:val="00403013"/>
    <w:rPr>
      <w:rFonts w:ascii="Calibri" w:hAnsi="Calibri"/>
      <w:iCs/>
      <w:color w:val="1E1D46"/>
    </w:rPr>
  </w:style>
  <w:style w:type="paragraph" w:styleId="ListParagraph">
    <w:name w:val="List Paragraph"/>
    <w:aliases w:val="Bulletpoint EUK Education"/>
    <w:basedOn w:val="Normal"/>
    <w:uiPriority w:val="34"/>
    <w:qFormat/>
    <w:rsid w:val="00390382"/>
    <w:pPr>
      <w:numPr>
        <w:numId w:val="2"/>
      </w:numPr>
      <w:suppressAutoHyphens/>
      <w:autoSpaceDE w:val="0"/>
      <w:autoSpaceDN w:val="0"/>
      <w:adjustRightInd w:val="0"/>
      <w:spacing w:before="120" w:after="120" w:line="288" w:lineRule="auto"/>
      <w:contextualSpacing/>
      <w:textAlignment w:val="center"/>
    </w:pPr>
  </w:style>
  <w:style w:type="paragraph" w:styleId="FootnoteText">
    <w:name w:val="footnote text"/>
    <w:basedOn w:val="Normal"/>
    <w:link w:val="FootnoteTextChar"/>
    <w:uiPriority w:val="99"/>
    <w:unhideWhenUsed/>
    <w:qFormat/>
    <w:rsid w:val="00D12DD7"/>
    <w:pPr>
      <w:spacing w:before="0" w:line="240" w:lineRule="auto"/>
    </w:pPr>
    <w:rPr>
      <w:sz w:val="20"/>
      <w:szCs w:val="20"/>
    </w:rPr>
  </w:style>
  <w:style w:type="character" w:customStyle="1" w:styleId="FootnoteTextChar">
    <w:name w:val="Footnote Text Char"/>
    <w:basedOn w:val="DefaultParagraphFont"/>
    <w:link w:val="FootnoteText"/>
    <w:uiPriority w:val="99"/>
    <w:rsid w:val="00D12DD7"/>
    <w:rPr>
      <w:rFonts w:ascii="Calibri" w:hAnsi="Calibri"/>
      <w:color w:val="1E1D46"/>
      <w:sz w:val="20"/>
      <w:szCs w:val="20"/>
    </w:rPr>
  </w:style>
  <w:style w:type="paragraph" w:styleId="Header">
    <w:name w:val="header"/>
    <w:basedOn w:val="Normal"/>
    <w:link w:val="HeaderChar"/>
    <w:uiPriority w:val="99"/>
    <w:unhideWhenUsed/>
    <w:rsid w:val="001D5354"/>
    <w:pPr>
      <w:tabs>
        <w:tab w:val="center" w:pos="4513"/>
        <w:tab w:val="right" w:pos="9026"/>
      </w:tabs>
      <w:spacing w:before="0" w:line="240" w:lineRule="auto"/>
    </w:pPr>
  </w:style>
  <w:style w:type="character" w:customStyle="1" w:styleId="HeaderChar">
    <w:name w:val="Header Char"/>
    <w:basedOn w:val="DefaultParagraphFont"/>
    <w:link w:val="Header"/>
    <w:uiPriority w:val="99"/>
    <w:rsid w:val="001D5354"/>
    <w:rPr>
      <w:rFonts w:ascii="Calibri" w:hAnsi="Calibri"/>
      <w:color w:val="1E1D46"/>
    </w:rPr>
  </w:style>
  <w:style w:type="table" w:styleId="TableGrid">
    <w:name w:val="Table Grid"/>
    <w:basedOn w:val="TableNormal"/>
    <w:uiPriority w:val="39"/>
    <w:rsid w:val="00FE5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FE5B3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FE5B3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BB4116"/>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styleId="TOC1">
    <w:name w:val="toc 1"/>
    <w:basedOn w:val="Normal"/>
    <w:next w:val="Normal"/>
    <w:autoRedefine/>
    <w:uiPriority w:val="39"/>
    <w:unhideWhenUsed/>
    <w:rsid w:val="008C2908"/>
    <w:pPr>
      <w:spacing w:before="360"/>
    </w:pPr>
    <w:rPr>
      <w:rFonts w:cs="Times New Roman (Body CS)"/>
      <w:b/>
      <w:bCs/>
    </w:rPr>
  </w:style>
  <w:style w:type="paragraph" w:styleId="TOC2">
    <w:name w:val="toc 2"/>
    <w:basedOn w:val="Normal"/>
    <w:next w:val="Normal"/>
    <w:autoRedefine/>
    <w:uiPriority w:val="39"/>
    <w:unhideWhenUsed/>
    <w:rsid w:val="008C2908"/>
    <w:pPr>
      <w:spacing w:before="240"/>
    </w:pPr>
    <w:rPr>
      <w:b/>
      <w:bCs/>
      <w:sz w:val="20"/>
      <w:szCs w:val="20"/>
    </w:rPr>
  </w:style>
  <w:style w:type="numbering" w:customStyle="1" w:styleId="CurrentList1">
    <w:name w:val="Current List1"/>
    <w:uiPriority w:val="99"/>
    <w:rsid w:val="00550938"/>
    <w:pPr>
      <w:numPr>
        <w:numId w:val="1"/>
      </w:numPr>
    </w:pPr>
  </w:style>
  <w:style w:type="paragraph" w:styleId="TOC3">
    <w:name w:val="toc 3"/>
    <w:basedOn w:val="Normal"/>
    <w:next w:val="Normal"/>
    <w:autoRedefine/>
    <w:uiPriority w:val="39"/>
    <w:unhideWhenUsed/>
    <w:rsid w:val="008C2908"/>
    <w:pPr>
      <w:ind w:left="240"/>
    </w:pPr>
    <w:rPr>
      <w:sz w:val="20"/>
      <w:szCs w:val="20"/>
    </w:rPr>
  </w:style>
  <w:style w:type="paragraph" w:styleId="TOC4">
    <w:name w:val="toc 4"/>
    <w:basedOn w:val="Normal"/>
    <w:next w:val="Normal"/>
    <w:autoRedefine/>
    <w:uiPriority w:val="39"/>
    <w:unhideWhenUsed/>
    <w:rsid w:val="008C2908"/>
    <w:pPr>
      <w:ind w:left="480"/>
    </w:pPr>
    <w:rPr>
      <w:sz w:val="20"/>
      <w:szCs w:val="20"/>
    </w:rPr>
  </w:style>
  <w:style w:type="table" w:styleId="GridTable3">
    <w:name w:val="Grid Table 3"/>
    <w:basedOn w:val="TableNormal"/>
    <w:uiPriority w:val="48"/>
    <w:rsid w:val="00BB411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5">
    <w:name w:val="Grid Table 5 Dark Accent 5"/>
    <w:basedOn w:val="TableNormal"/>
    <w:uiPriority w:val="50"/>
    <w:rsid w:val="00BB41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PlainTable4">
    <w:name w:val="Plain Table 4"/>
    <w:basedOn w:val="TableNormal"/>
    <w:uiPriority w:val="44"/>
    <w:rsid w:val="00BB411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B411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BB411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ageNumber">
    <w:name w:val="page number"/>
    <w:basedOn w:val="DefaultParagraphFont"/>
    <w:uiPriority w:val="99"/>
    <w:semiHidden/>
    <w:unhideWhenUsed/>
    <w:rsid w:val="000D0560"/>
  </w:style>
  <w:style w:type="table" w:styleId="PlainTable1">
    <w:name w:val="Plain Table 1"/>
    <w:basedOn w:val="TableNormal"/>
    <w:uiPriority w:val="41"/>
    <w:rsid w:val="00BB411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B411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EUKClimateSchoolsProgrammeTablestyle">
    <w:name w:val="EUK Climate Schools Programme Table style"/>
    <w:basedOn w:val="TableGrid1"/>
    <w:uiPriority w:val="99"/>
    <w:rsid w:val="00201124"/>
    <w:pPr>
      <w:jc w:val="center"/>
    </w:pPr>
    <w:rPr>
      <w:rFonts w:ascii="Calibri" w:hAnsi="Calibri"/>
      <w:kern w:val="0"/>
      <w:sz w:val="20"/>
      <w:szCs w:val="20"/>
      <w:lang w:eastAsia="en-GB"/>
      <w14:ligatures w14:val="none"/>
    </w:rPr>
    <w:tblPr>
      <w:tblBorders>
        <w:top w:val="single" w:sz="4" w:space="0" w:color="D72331"/>
        <w:left w:val="single" w:sz="4" w:space="0" w:color="D72331"/>
        <w:bottom w:val="single" w:sz="4" w:space="0" w:color="D72331"/>
        <w:right w:val="single" w:sz="4" w:space="0" w:color="D72331"/>
        <w:insideH w:val="single" w:sz="4" w:space="0" w:color="D72331"/>
        <w:insideV w:val="single" w:sz="4" w:space="0" w:color="D72331"/>
      </w:tblBorders>
    </w:tblPr>
    <w:tcPr>
      <w:vAlign w:val="center"/>
    </w:tcPr>
    <w:tblStylePr w:type="firstRow">
      <w:rPr>
        <w:rFonts w:ascii="Calibri" w:hAnsi="Calibri"/>
        <w:b/>
        <w:i w:val="0"/>
        <w:color w:val="FFFFFF"/>
        <w:sz w:val="24"/>
      </w:rPr>
      <w:tblPr/>
      <w:tcPr>
        <w:shd w:val="clear" w:color="auto" w:fill="D72331"/>
      </w:tcPr>
    </w:tblStylePr>
    <w:tblStylePr w:type="lastRow">
      <w:rPr>
        <w:i/>
        <w:iCs/>
      </w:rPr>
      <w:tblPr/>
      <w:tcPr>
        <w:tcBorders>
          <w:tl2br w:val="none" w:sz="0" w:space="0" w:color="auto"/>
          <w:tr2bl w:val="none" w:sz="0" w:space="0" w:color="auto"/>
        </w:tcBorders>
      </w:tcPr>
    </w:tblStylePr>
    <w:tblStylePr w:type="firstCol">
      <w:pPr>
        <w:jc w:val="center"/>
      </w:pPr>
      <w:rPr>
        <w:b w:val="0"/>
      </w:rPr>
    </w:tblStylePr>
    <w:tblStylePr w:type="lastCol">
      <w:rPr>
        <w:i/>
        <w:iCs/>
      </w:rPr>
      <w:tblPr/>
      <w:tcPr>
        <w:tcBorders>
          <w:tl2br w:val="none" w:sz="0" w:space="0" w:color="auto"/>
          <w:tr2bl w:val="none" w:sz="0" w:space="0" w:color="auto"/>
        </w:tcBorders>
      </w:tcPr>
    </w:tblStylePr>
  </w:style>
  <w:style w:type="table" w:customStyle="1" w:styleId="Style1">
    <w:name w:val="Style1"/>
    <w:basedOn w:val="TableNormal"/>
    <w:uiPriority w:val="99"/>
    <w:rsid w:val="00BB4116"/>
    <w:pPr>
      <w:jc w:val="center"/>
    </w:pPr>
    <w:tblPr>
      <w:tblBorders>
        <w:top w:val="single" w:sz="4" w:space="0" w:color="D9117E"/>
        <w:left w:val="single" w:sz="4" w:space="0" w:color="D9117E"/>
        <w:bottom w:val="single" w:sz="4" w:space="0" w:color="D9117E"/>
        <w:right w:val="single" w:sz="4" w:space="0" w:color="D9117E"/>
        <w:insideH w:val="single" w:sz="4" w:space="0" w:color="D9117E"/>
        <w:insideV w:val="single" w:sz="4" w:space="0" w:color="D9117E"/>
      </w:tblBorders>
    </w:tblPr>
    <w:tcPr>
      <w:vAlign w:val="center"/>
    </w:tcPr>
    <w:tblStylePr w:type="firstRow">
      <w:rPr>
        <w:rFonts w:ascii="Calibri" w:hAnsi="Calibri"/>
        <w:b/>
        <w:i w:val="0"/>
      </w:rPr>
    </w:tblStylePr>
    <w:tblStylePr w:type="firstCol">
      <w:rPr>
        <w:rFonts w:ascii="Calibri" w:hAnsi="Calibri"/>
        <w:b/>
        <w:i w:val="0"/>
      </w:rPr>
    </w:tblStylePr>
  </w:style>
  <w:style w:type="table" w:styleId="TableGrid1">
    <w:name w:val="Table Grid 1"/>
    <w:basedOn w:val="TableNormal"/>
    <w:uiPriority w:val="99"/>
    <w:semiHidden/>
    <w:unhideWhenUsed/>
    <w:rsid w:val="00BB4116"/>
    <w:pPr>
      <w:spacing w:before="8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er">
    <w:name w:val="footer"/>
    <w:basedOn w:val="Normal"/>
    <w:link w:val="FooterChar"/>
    <w:uiPriority w:val="99"/>
    <w:unhideWhenUsed/>
    <w:rsid w:val="001D5354"/>
    <w:pPr>
      <w:tabs>
        <w:tab w:val="center" w:pos="4513"/>
        <w:tab w:val="right" w:pos="9026"/>
      </w:tabs>
      <w:spacing w:before="0" w:line="240" w:lineRule="auto"/>
    </w:pPr>
  </w:style>
  <w:style w:type="character" w:customStyle="1" w:styleId="FooterChar">
    <w:name w:val="Footer Char"/>
    <w:basedOn w:val="DefaultParagraphFont"/>
    <w:link w:val="Footer"/>
    <w:uiPriority w:val="99"/>
    <w:rsid w:val="001D5354"/>
    <w:rPr>
      <w:rFonts w:ascii="Calibri" w:hAnsi="Calibri"/>
      <w:color w:val="1E1D46"/>
    </w:rPr>
  </w:style>
  <w:style w:type="table" w:customStyle="1" w:styleId="EUKTomorrowsEngineerstable">
    <w:name w:val="EUK Tomorrow’s Engineers table"/>
    <w:basedOn w:val="TableGrid1"/>
    <w:uiPriority w:val="99"/>
    <w:rsid w:val="00724D31"/>
    <w:pPr>
      <w:jc w:val="center"/>
    </w:pPr>
    <w:rPr>
      <w:rFonts w:ascii="Calibri" w:hAnsi="Calibri"/>
      <w:color w:val="1E1D46"/>
      <w:sz w:val="20"/>
    </w:rPr>
    <w:tblPr>
      <w:tblBorders>
        <w:top w:val="single" w:sz="4" w:space="0" w:color="F2B129"/>
        <w:left w:val="single" w:sz="4" w:space="0" w:color="F2B129"/>
        <w:bottom w:val="single" w:sz="4" w:space="0" w:color="F2B129"/>
        <w:right w:val="single" w:sz="4" w:space="0" w:color="F2B129"/>
        <w:insideH w:val="single" w:sz="4" w:space="0" w:color="F2B129"/>
        <w:insideV w:val="single" w:sz="4" w:space="0" w:color="F2B129"/>
      </w:tblBorders>
    </w:tblPr>
    <w:tcPr>
      <w:vAlign w:val="center"/>
    </w:tcPr>
    <w:tblStylePr w:type="firstRow">
      <w:rPr>
        <w:b/>
        <w:color w:val="1E1D46"/>
        <w:sz w:val="24"/>
      </w:rPr>
      <w:tblPr/>
      <w:tcPr>
        <w:shd w:val="clear" w:color="auto" w:fill="F2B129"/>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B628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74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keducation.org.uk/teweek/" TargetMode="External"/><Relationship Id="rId18" Type="http://schemas.openxmlformats.org/officeDocument/2006/relationships/hyperlink" Target="https://eukeducation.org.uk/teweek/"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linkedin.com/showcase/eukeducation/" TargetMode="External"/><Relationship Id="rId7" Type="http://schemas.openxmlformats.org/officeDocument/2006/relationships/settings" Target="settings.xml"/><Relationship Id="rId12" Type="http://schemas.openxmlformats.org/officeDocument/2006/relationships/hyperlink" Target="https://eukeducation.org.uk/teweek/" TargetMode="External"/><Relationship Id="rId17" Type="http://schemas.openxmlformats.org/officeDocument/2006/relationships/hyperlink" Target="https://eukeducation.org.uk/teweek/"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engineeringuk.com/teweek" TargetMode="External"/><Relationship Id="rId20" Type="http://schemas.openxmlformats.org/officeDocument/2006/relationships/hyperlink" Target="https://www.instagram.com/eukeducatio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gineeringuk.com/teweek"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x.com/EUKEducation" TargetMode="External"/><Relationship Id="rId23" Type="http://schemas.openxmlformats.org/officeDocument/2006/relationships/hyperlink" Target="https://eukeducation.org.uk/teweek/"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facebook.com/EUKEducat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ky.app/profile/eukeducation.org.uk" TargetMode="External"/><Relationship Id="rId22" Type="http://schemas.openxmlformats.org/officeDocument/2006/relationships/hyperlink" Target="https://eukeducation.org.uk/teweek/" TargetMode="External"/><Relationship Id="rId27"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engineeringuk.sharepoint.com/sites/OfficeTemplates/Templates/TE%20Week/TE%20Week%20-%20Portrait%20Word%20template%20-%20white%20backgroun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5D80EBBEF4FC443B6CFB00447335E80" ma:contentTypeVersion="19" ma:contentTypeDescription="Create a new document." ma:contentTypeScope="" ma:versionID="61f4813f975dd7544d91fdea15631f26">
  <xsd:schema xmlns:xsd="http://www.w3.org/2001/XMLSchema" xmlns:xs="http://www.w3.org/2001/XMLSchema" xmlns:p="http://schemas.microsoft.com/office/2006/metadata/properties" xmlns:ns2="5e4e0ff1-ebfb-4b7a-b9b5-dd757a80274b" xmlns:ns3="79c5fb5e-cf73-4c97-b6b7-9fe0ea7d2743" targetNamespace="http://schemas.microsoft.com/office/2006/metadata/properties" ma:root="true" ma:fieldsID="9b91328ae017c3812386421ac34f448d" ns2:_="" ns3:_="">
    <xsd:import namespace="5e4e0ff1-ebfb-4b7a-b9b5-dd757a80274b"/>
    <xsd:import namespace="79c5fb5e-cf73-4c97-b6b7-9fe0ea7d27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e0ff1-ebfb-4b7a-b9b5-dd757a8027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8243dfa-4154-4670-946c-2a8ca41de34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c5fb5e-cf73-4c97-b6b7-9fe0ea7d274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ea53bc3-2fad-496f-b5b1-d3eb70c608f2}" ma:internalName="TaxCatchAll" ma:showField="CatchAllData" ma:web="79c5fb5e-cf73-4c97-b6b7-9fe0ea7d27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9c5fb5e-cf73-4c97-b6b7-9fe0ea7d2743" xsi:nil="true"/>
    <lcf76f155ced4ddcb4097134ff3c332f xmlns="5e4e0ff1-ebfb-4b7a-b9b5-dd757a8027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21E8BB-F8CA-ED44-9CE6-7BADFB0DFF90}">
  <ds:schemaRefs>
    <ds:schemaRef ds:uri="http://schemas.openxmlformats.org/officeDocument/2006/bibliography"/>
  </ds:schemaRefs>
</ds:datastoreItem>
</file>

<file path=customXml/itemProps2.xml><?xml version="1.0" encoding="utf-8"?>
<ds:datastoreItem xmlns:ds="http://schemas.openxmlformats.org/officeDocument/2006/customXml" ds:itemID="{794ACEF8-7920-4200-896F-FEB8FA427014}"/>
</file>

<file path=customXml/itemProps3.xml><?xml version="1.0" encoding="utf-8"?>
<ds:datastoreItem xmlns:ds="http://schemas.openxmlformats.org/officeDocument/2006/customXml" ds:itemID="{2AA4321F-9BB6-41B3-B670-765A5320C1EE}">
  <ds:schemaRefs>
    <ds:schemaRef ds:uri="http://schemas.microsoft.com/sharepoint/v3/contenttype/forms"/>
  </ds:schemaRefs>
</ds:datastoreItem>
</file>

<file path=customXml/itemProps4.xml><?xml version="1.0" encoding="utf-8"?>
<ds:datastoreItem xmlns:ds="http://schemas.openxmlformats.org/officeDocument/2006/customXml" ds:itemID="{AE8A28B4-FBE9-43A7-9E0B-E816EE6D3E2C}">
  <ds:schemaRefs>
    <ds:schemaRef ds:uri="http://schemas.microsoft.com/office/2006/metadata/properties"/>
    <ds:schemaRef ds:uri="http://schemas.microsoft.com/office/infopath/2007/PartnerControls"/>
    <ds:schemaRef ds:uri="c7fa0b56-19c8-400c-98bd-6ef3b71cacdb"/>
    <ds:schemaRef ds:uri="4f2624da-8590-49fd-8f18-e0573f3d9139"/>
  </ds:schemaRefs>
</ds:datastoreItem>
</file>

<file path=docProps/app.xml><?xml version="1.0" encoding="utf-8"?>
<Properties xmlns="http://schemas.openxmlformats.org/officeDocument/2006/extended-properties" xmlns:vt="http://schemas.openxmlformats.org/officeDocument/2006/docPropsVTypes">
  <Template>TE%20Week%20-%20Portrait%20Word%20template%20-%20white%20background</Template>
  <TotalTime>375</TotalTime>
  <Pages>4</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Avery</dc:creator>
  <cp:keywords/>
  <dc:description/>
  <cp:lastModifiedBy>Lucy Avery</cp:lastModifiedBy>
  <cp:revision>23</cp:revision>
  <cp:lastPrinted>2024-07-01T10:12:00Z</cp:lastPrinted>
  <dcterms:created xsi:type="dcterms:W3CDTF">2025-10-17T08:55:00Z</dcterms:created>
  <dcterms:modified xsi:type="dcterms:W3CDTF">2025-10-21T11:38:00Z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0x01010075D80EBBEF4FC443B6CFB00447335E80</vt:lpwstr>
  </property>
  <property fmtid="{D5CDD505-2E9C-101B-9397-08002B2CF9AE}" pid="3" name="MediaServiceImageTags">
    <vt:lpwstr/>
  </property>
</Properties>
</file>